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D45C6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NEWEMAN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fl.1500)</w:t>
      </w:r>
    </w:p>
    <w:p w14:paraId="4BDA6E9B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Hadlow, Kent. Husbandman.</w:t>
      </w:r>
    </w:p>
    <w:p w14:paraId="15D21A8F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51A928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328C4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Levesoth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senior, of Hadlow(q.v.) brought a plaint of debt against him,</w:t>
      </w:r>
    </w:p>
    <w:p w14:paraId="52CFBABF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Merden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Nicholas Carter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Uckfield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63C1F89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Sussex(q.v.).</w:t>
      </w:r>
    </w:p>
    <w:p w14:paraId="4B927EB2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E1347C8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5AAAF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1CC0C" w14:textId="77777777" w:rsidR="00DE09DB" w:rsidRDefault="00DE09DB" w:rsidP="00DE0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6F7689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0A60" w14:textId="77777777" w:rsidR="00DE09DB" w:rsidRDefault="00DE09DB" w:rsidP="009139A6">
      <w:r>
        <w:separator/>
      </w:r>
    </w:p>
  </w:endnote>
  <w:endnote w:type="continuationSeparator" w:id="0">
    <w:p w14:paraId="6928D187" w14:textId="77777777" w:rsidR="00DE09DB" w:rsidRDefault="00DE09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30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C0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BD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4AC9" w14:textId="77777777" w:rsidR="00DE09DB" w:rsidRDefault="00DE09DB" w:rsidP="009139A6">
      <w:r>
        <w:separator/>
      </w:r>
    </w:p>
  </w:footnote>
  <w:footnote w:type="continuationSeparator" w:id="0">
    <w:p w14:paraId="30F28A99" w14:textId="77777777" w:rsidR="00DE09DB" w:rsidRDefault="00DE09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AA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E2A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E6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D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09D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B0096"/>
  <w15:chartTrackingRefBased/>
  <w15:docId w15:val="{4E60BEC5-65C8-486C-BD3E-D2CF48FE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E09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51/CP40no95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2022-10-01T19:08:00Z</dcterms:created>
  <dcterms:modified xsi:type="dcterms:W3CDTF">2022-10-01T19:09:00Z</dcterms:modified>
</cp:coreProperties>
</file>